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31E93F50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</w:t>
      </w:r>
      <w:r w:rsidR="007D445E">
        <w:rPr>
          <w:rFonts w:hint="eastAsia"/>
          <w:b/>
          <w:noProof/>
          <w:sz w:val="24"/>
          <w:szCs w:val="28"/>
          <w:lang w:eastAsia="zh-CN"/>
        </w:rPr>
        <w:t>1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1212C8">
        <w:rPr>
          <w:rFonts w:hint="eastAsia"/>
          <w:b/>
          <w:noProof/>
          <w:sz w:val="28"/>
          <w:szCs w:val="28"/>
          <w:lang w:eastAsia="zh-CN"/>
        </w:rPr>
        <w:t>23</w:t>
      </w:r>
      <w:r w:rsidR="00445DF4">
        <w:rPr>
          <w:rFonts w:hint="eastAsia"/>
          <w:b/>
          <w:noProof/>
          <w:sz w:val="28"/>
          <w:szCs w:val="28"/>
          <w:lang w:eastAsia="zh-CN"/>
        </w:rPr>
        <w:t>4688</w:t>
      </w:r>
    </w:p>
    <w:bookmarkStart w:id="0" w:name="_Hlk130930242"/>
    <w:p w14:paraId="0FE39575" w14:textId="3DE08147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445E">
        <w:rPr>
          <w:rFonts w:hint="eastAsia"/>
          <w:b/>
          <w:noProof/>
          <w:sz w:val="24"/>
          <w:lang w:eastAsia="zh-CN"/>
        </w:rPr>
        <w:t>Toulous</w:t>
      </w:r>
      <w:r w:rsidR="006E7095" w:rsidRPr="006E7095">
        <w:rPr>
          <w:b/>
          <w:noProof/>
          <w:sz w:val="24"/>
        </w:rPr>
        <w:t xml:space="preserve">, </w:t>
      </w:r>
      <w:r w:rsidR="007D445E">
        <w:rPr>
          <w:rFonts w:hint="eastAsia"/>
          <w:b/>
          <w:noProof/>
          <w:sz w:val="24"/>
          <w:lang w:eastAsia="zh-CN"/>
        </w:rPr>
        <w:t>France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</w:t>
        </w:r>
        <w:r w:rsidR="007D445E">
          <w:rPr>
            <w:rFonts w:hint="eastAsia"/>
            <w:b/>
            <w:noProof/>
            <w:sz w:val="24"/>
            <w:lang w:eastAsia="zh-CN"/>
          </w:rPr>
          <w:t>1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>– 2</w:t>
        </w:r>
        <w:r w:rsidR="007D445E">
          <w:rPr>
            <w:rFonts w:hint="eastAsia"/>
            <w:b/>
            <w:noProof/>
            <w:sz w:val="24"/>
            <w:lang w:eastAsia="zh-CN"/>
          </w:rPr>
          <w:t>5</w:t>
        </w:r>
        <w:r w:rsidRPr="002262BC">
          <w:rPr>
            <w:b/>
            <w:noProof/>
            <w:sz w:val="24"/>
          </w:rPr>
          <w:t xml:space="preserve"> </w:t>
        </w:r>
        <w:r w:rsidR="007D445E">
          <w:rPr>
            <w:rFonts w:hint="eastAsia"/>
            <w:b/>
            <w:noProof/>
            <w:sz w:val="24"/>
            <w:lang w:eastAsia="zh-CN"/>
          </w:rPr>
          <w:t>August,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BBFB5BD" w:rsidR="00EB4B6B" w:rsidRPr="000542F6" w:rsidRDefault="001212C8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1023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3844D39C" w:rsidR="00EB4B6B" w:rsidRPr="00410371" w:rsidRDefault="00445DF4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94AE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AFCBAD5" w:rsidR="00EB4B6B" w:rsidRPr="00410371" w:rsidRDefault="00285CB8" w:rsidP="007D4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14059E">
              <w:rPr>
                <w:b/>
                <w:noProof/>
                <w:sz w:val="28"/>
              </w:rPr>
              <w:t>7</w:t>
            </w:r>
            <w:r w:rsidR="00D7764C">
              <w:rPr>
                <w:b/>
                <w:noProof/>
                <w:sz w:val="28"/>
              </w:rPr>
              <w:t>.</w:t>
            </w:r>
            <w:r w:rsidR="007D445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121AEC19" w:rsidR="00EB4B6B" w:rsidRDefault="00D367D4" w:rsidP="00A35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7D4">
              <w:rPr>
                <w:noProof/>
                <w:lang w:eastAsia="zh-CN"/>
              </w:rPr>
              <w:t>Clarification on UE radio capability encoding over NGAP-R17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6227909" w:rsidR="00EB4B6B" w:rsidRDefault="00C8196A" w:rsidP="00F224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3A2EB824" w:rsidR="00EB4B6B" w:rsidRDefault="00285CB8" w:rsidP="00F678D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B6830">
              <w:rPr>
                <w:noProof/>
              </w:rPr>
              <w:fldChar w:fldCharType="begin"/>
            </w:r>
            <w:r w:rsidR="004B6830">
              <w:rPr>
                <w:noProof/>
              </w:rPr>
              <w:instrText xml:space="preserve"> DOCPROPERTY  RelatedWis  \* MERGEFORMAT </w:instrText>
            </w:r>
            <w:r w:rsidR="004B6830">
              <w:rPr>
                <w:noProof/>
              </w:rPr>
              <w:fldChar w:fldCharType="separate"/>
            </w:r>
            <w:r w:rsidR="004B6830">
              <w:rPr>
                <w:rFonts w:eastAsia="MS Mincho"/>
                <w:color w:val="000000"/>
                <w:lang w:eastAsia="ja-JP"/>
              </w:rPr>
              <w:t>NR_newRAT-Core</w:t>
            </w:r>
            <w:r w:rsidR="00445DF4">
              <w:rPr>
                <w:rFonts w:hint="eastAsia"/>
                <w:color w:val="000000"/>
                <w:lang w:eastAsia="zh-CN"/>
              </w:rPr>
              <w:t>, TEI16</w:t>
            </w:r>
            <w:r w:rsidR="004B6830">
              <w:rPr>
                <w:noProof/>
              </w:rPr>
              <w:fldChar w:fldCharType="end"/>
            </w:r>
            <w:bookmarkStart w:id="1" w:name="_GoBack"/>
            <w:bookmarkEnd w:id="1"/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93226A8" w:rsidR="00EB4B6B" w:rsidRDefault="00EB4B6B" w:rsidP="00C81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BBCBA4E" w:rsidR="00EB4B6B" w:rsidRDefault="0014059E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C1062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1405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C00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7B4C00" w:rsidRDefault="007B4C00" w:rsidP="007B4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1C2ED" w14:textId="77777777" w:rsidR="00917D3C" w:rsidRDefault="00917D3C" w:rsidP="00917D3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From the </w:t>
            </w:r>
            <w:proofErr w:type="spellStart"/>
            <w:r>
              <w:rPr>
                <w:rFonts w:cs="Arial" w:hint="eastAsia"/>
                <w:lang w:eastAsia="zh-CN"/>
              </w:rPr>
              <w:t>semanstics</w:t>
            </w:r>
            <w:proofErr w:type="spellEnd"/>
            <w:r>
              <w:rPr>
                <w:rFonts w:cs="Arial" w:hint="eastAsia"/>
                <w:lang w:eastAsia="zh-CN"/>
              </w:rPr>
              <w:t xml:space="preserve"> description of 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9.3.1.74, the IE</w:t>
            </w:r>
            <w:r>
              <w:rPr>
                <w:rFonts w:hint="eastAsia"/>
                <w:noProof/>
                <w:lang w:eastAsia="zh-CN"/>
              </w:rPr>
              <w:t xml:space="preserve"> may include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44E31734" w14:textId="33700ACC" w:rsidR="007B4C00" w:rsidRPr="00C820D4" w:rsidRDefault="00B81669" w:rsidP="00B816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However,</w:t>
            </w:r>
            <w:r>
              <w:rPr>
                <w:rFonts w:cs="Arial" w:hint="eastAsia"/>
                <w:lang w:eastAsia="ja-JP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it does not include </w:t>
            </w:r>
            <w:r>
              <w:rPr>
                <w:rFonts w:cs="Arial" w:hint="eastAsia"/>
                <w:lang w:eastAsia="ja-JP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EUTRAN UE capability as defined by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in TS 3</w:t>
            </w:r>
            <w:r>
              <w:rPr>
                <w:rFonts w:cs="Arial"/>
                <w:szCs w:val="18"/>
              </w:rPr>
              <w:t>6.331</w:t>
            </w:r>
            <w:r>
              <w:rPr>
                <w:rFonts w:cs="Arial" w:hint="eastAsia"/>
                <w:szCs w:val="18"/>
                <w:lang w:eastAsia="zh-CN"/>
              </w:rPr>
              <w:t xml:space="preserve"> [21]. Thus, it</w:t>
            </w:r>
            <w:r>
              <w:rPr>
                <w:rFonts w:cs="Arial"/>
                <w:szCs w:val="18"/>
                <w:lang w:eastAsia="zh-CN"/>
              </w:rPr>
              <w:t>’</w:t>
            </w:r>
            <w:r>
              <w:rPr>
                <w:rFonts w:cs="Arial" w:hint="eastAsia"/>
                <w:szCs w:val="18"/>
                <w:lang w:eastAsia="zh-CN"/>
              </w:rPr>
              <w:t xml:space="preserve">s not clear how to encode and report the UE Radio Capability for the non-NB-IoT UE served by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ng-eNB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AA20F" w14:textId="78275624" w:rsidR="00917D3C" w:rsidRDefault="00917D3C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semanstics description for </w:t>
            </w:r>
            <w:r>
              <w:rPr>
                <w:rFonts w:cs="Arial" w:hint="eastAsia"/>
                <w:lang w:eastAsia="zh-CN"/>
              </w:rPr>
              <w:t xml:space="preserve">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8208EAE" w14:textId="5B759B88" w:rsidR="00917D3C" w:rsidRPr="00917D3C" w:rsidRDefault="00333C7D" w:rsidP="00917D3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“</w:t>
            </w:r>
            <w:proofErr w:type="gramStart"/>
            <w:r w:rsidR="00917D3C">
              <w:rPr>
                <w:rFonts w:cs="Arial" w:hint="eastAsia"/>
                <w:lang w:eastAsia="zh-CN"/>
              </w:rPr>
              <w:t>or</w:t>
            </w:r>
            <w:proofErr w:type="gramEnd"/>
            <w:r w:rsidR="00917D3C">
              <w:rPr>
                <w:rFonts w:cs="Arial" w:hint="eastAsia"/>
                <w:lang w:eastAsia="zh-CN"/>
              </w:rPr>
              <w:t xml:space="preserve"> the </w:t>
            </w:r>
            <w:proofErr w:type="spellStart"/>
            <w:r w:rsidR="00917D3C"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="00917D3C" w:rsidRPr="001D2E49">
              <w:rPr>
                <w:rFonts w:cs="Arial"/>
                <w:szCs w:val="18"/>
              </w:rPr>
              <w:t xml:space="preserve"> message as defined in TS 3</w:t>
            </w:r>
            <w:r w:rsidR="00917D3C">
              <w:rPr>
                <w:rFonts w:cs="Arial"/>
                <w:szCs w:val="18"/>
              </w:rPr>
              <w:t>6</w:t>
            </w:r>
            <w:r w:rsidR="00917D3C" w:rsidRPr="001D2E49">
              <w:rPr>
                <w:rFonts w:cs="Arial"/>
                <w:szCs w:val="18"/>
              </w:rPr>
              <w:t>.331 [</w:t>
            </w:r>
            <w:r w:rsidR="00917D3C">
              <w:rPr>
                <w:rFonts w:cs="Arial"/>
                <w:szCs w:val="18"/>
              </w:rPr>
              <w:t>21</w:t>
            </w:r>
            <w:r w:rsidR="00917D3C" w:rsidRPr="001D2E49">
              <w:rPr>
                <w:rFonts w:cs="Arial"/>
                <w:szCs w:val="18"/>
              </w:rPr>
              <w:t>]</w:t>
            </w:r>
            <w:r w:rsidR="00917D3C"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”</w:t>
            </w:r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3EF44509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 w:rsidR="00917D3C"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03C8BE1" w:rsidR="00A76542" w:rsidRDefault="000A7229" w:rsidP="00A61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>
              <w:rPr>
                <w:rFonts w:hint="eastAsia"/>
                <w:noProof/>
                <w:lang w:eastAsia="zh-CN"/>
              </w:rPr>
              <w:t>how to encode and report the UE Radio Capability for the non-NB-IoT UE served by the ng-eNB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3CF28E2" w:rsidR="00EB4B6B" w:rsidRDefault="00062706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9.3.1.74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2DE5992D" w:rsidR="00B9055E" w:rsidRDefault="004F136A" w:rsidP="004F1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 w:rsidR="00D31B5E">
              <w:rPr>
                <w:rFonts w:hint="eastAsia"/>
                <w:noProof/>
                <w:lang w:eastAsia="zh-CN"/>
              </w:rPr>
              <w:t xml:space="preserve"> 1. 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TEI16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the Work item code.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2" w:name="_Toc367182965"/>
      <w:bookmarkStart w:id="3" w:name="_Toc64448814"/>
      <w:bookmarkStart w:id="4" w:name="_Toc66289473"/>
      <w:bookmarkStart w:id="5" w:name="_Toc74154586"/>
      <w:bookmarkStart w:id="6" w:name="_Toc81383330"/>
      <w:bookmarkStart w:id="7" w:name="_Toc88657963"/>
      <w:bookmarkStart w:id="8" w:name="_Toc97910875"/>
      <w:bookmarkStart w:id="9" w:name="_Toc99038595"/>
      <w:bookmarkStart w:id="10" w:name="_Toc99730858"/>
      <w:bookmarkStart w:id="11" w:name="_Toc105510987"/>
      <w:bookmarkStart w:id="12" w:name="_Toc105927519"/>
      <w:bookmarkStart w:id="13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EF7DC1A" w14:textId="77777777" w:rsidR="00C8196A" w:rsidRPr="001D2E49" w:rsidRDefault="00C8196A" w:rsidP="00C8196A">
      <w:pPr>
        <w:pStyle w:val="4"/>
        <w:rPr>
          <w:rFonts w:eastAsia="Batang"/>
        </w:rPr>
      </w:pPr>
      <w:bookmarkStart w:id="14" w:name="_Toc20955238"/>
      <w:bookmarkStart w:id="15" w:name="_Toc29503687"/>
      <w:bookmarkStart w:id="16" w:name="_Toc29504271"/>
      <w:bookmarkStart w:id="17" w:name="_Toc29504855"/>
      <w:bookmarkStart w:id="18" w:name="_Toc36553301"/>
      <w:bookmarkStart w:id="19" w:name="_Toc36555028"/>
      <w:bookmarkStart w:id="20" w:name="_Toc45652339"/>
      <w:bookmarkStart w:id="21" w:name="_Toc45658771"/>
      <w:bookmarkStart w:id="22" w:name="_Toc45720591"/>
      <w:bookmarkStart w:id="23" w:name="_Toc45798471"/>
      <w:bookmarkStart w:id="24" w:name="_Toc45897860"/>
      <w:bookmarkStart w:id="25" w:name="_Toc51746064"/>
      <w:bookmarkStart w:id="26" w:name="_Toc64446328"/>
      <w:bookmarkStart w:id="27" w:name="_Toc73982198"/>
      <w:bookmarkStart w:id="28" w:name="_Toc88652287"/>
      <w:bookmarkStart w:id="29" w:name="_Toc97891330"/>
      <w:bookmarkStart w:id="30" w:name="_Toc99123473"/>
      <w:bookmarkStart w:id="31" w:name="_Toc99662278"/>
      <w:bookmarkStart w:id="32" w:name="_Toc105152345"/>
      <w:bookmarkStart w:id="33" w:name="_Toc105174151"/>
      <w:bookmarkStart w:id="34" w:name="_Toc106109149"/>
      <w:bookmarkStart w:id="35" w:name="_Toc107409607"/>
      <w:bookmarkStart w:id="36" w:name="_Toc112756796"/>
      <w:bookmarkStart w:id="37" w:name="_Toc1387609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C39568" w14:textId="77777777" w:rsidR="00C8196A" w:rsidRPr="001D2E49" w:rsidRDefault="00C8196A" w:rsidP="00C8196A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196A" w:rsidRPr="001D2E49" w14:paraId="1C5BE547" w14:textId="77777777" w:rsidTr="000165B6">
        <w:tc>
          <w:tcPr>
            <w:tcW w:w="2448" w:type="dxa"/>
          </w:tcPr>
          <w:p w14:paraId="5B4786F4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11261D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6F020D1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527DC8D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544D2E7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8196A" w:rsidRPr="001D2E49" w14:paraId="246F3D47" w14:textId="77777777" w:rsidTr="000165B6">
        <w:tc>
          <w:tcPr>
            <w:tcW w:w="2448" w:type="dxa"/>
          </w:tcPr>
          <w:p w14:paraId="0C7783DA" w14:textId="77777777" w:rsidR="00C8196A" w:rsidRPr="001D2E49" w:rsidRDefault="00C8196A" w:rsidP="000165B6">
            <w:pPr>
              <w:pStyle w:val="TAL"/>
              <w:rPr>
                <w:rFonts w:cs="Arial"/>
                <w:lang w:eastAsia="ja-JP"/>
              </w:rPr>
            </w:pPr>
            <w:bookmarkStart w:id="38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6009F85E" w14:textId="77777777" w:rsidR="00C8196A" w:rsidRPr="001D2E49" w:rsidRDefault="00C8196A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98A147F" w14:textId="77777777" w:rsidR="00C8196A" w:rsidRPr="001D2E49" w:rsidRDefault="00C8196A" w:rsidP="000165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4150FC" w14:textId="77777777" w:rsidR="00C8196A" w:rsidRPr="001D2E49" w:rsidRDefault="00C8196A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1CCAF57" w14:textId="221ECF2D" w:rsidR="00C8196A" w:rsidRPr="001D2E49" w:rsidRDefault="00C8196A" w:rsidP="00C8196A">
            <w:pPr>
              <w:pStyle w:val="TAL"/>
              <w:rPr>
                <w:lang w:eastAsia="ja-JP"/>
              </w:rPr>
            </w:pPr>
            <w:bookmarkStart w:id="39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39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ins w:id="40" w:author="CATT" w:date="2023-07-26T14:24:00Z">
              <w:r w:rsidRPr="00567372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 xml:space="preserve">or the </w:t>
              </w:r>
              <w:proofErr w:type="spellStart"/>
              <w:r w:rsidRPr="001D2E49">
                <w:rPr>
                  <w:rFonts w:cs="Arial"/>
                  <w:i/>
                  <w:szCs w:val="18"/>
                </w:rPr>
                <w:t>UERadioAccessCapabilityInformation</w:t>
              </w:r>
              <w:proofErr w:type="spellEnd"/>
              <w:r w:rsidRPr="001D2E49">
                <w:rPr>
                  <w:rFonts w:cs="Arial"/>
                  <w:szCs w:val="18"/>
                </w:rPr>
                <w:t xml:space="preserve"> message as defined in TS 3</w:t>
              </w:r>
              <w:r>
                <w:rPr>
                  <w:rFonts w:cs="Arial"/>
                  <w:szCs w:val="18"/>
                </w:rPr>
                <w:t>6</w:t>
              </w:r>
              <w:r w:rsidRPr="001D2E49">
                <w:rPr>
                  <w:rFonts w:cs="Arial"/>
                  <w:szCs w:val="18"/>
                </w:rPr>
                <w:t>.331 [</w:t>
              </w:r>
              <w:r>
                <w:rPr>
                  <w:rFonts w:cs="Arial"/>
                  <w:szCs w:val="18"/>
                </w:rPr>
                <w:t>21</w:t>
              </w:r>
              <w:r w:rsidRPr="001D2E49">
                <w:rPr>
                  <w:rFonts w:cs="Arial"/>
                  <w:szCs w:val="18"/>
                </w:rPr>
                <w:t>]</w:t>
              </w:r>
            </w:ins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38"/>
    </w:tbl>
    <w:p w14:paraId="5A8E87C3" w14:textId="77777777" w:rsidR="00C8196A" w:rsidRPr="001D2E49" w:rsidRDefault="00C8196A" w:rsidP="00C8196A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25953" w14:textId="77777777" w:rsidR="004E0697" w:rsidRDefault="004E0697">
      <w:r>
        <w:separator/>
      </w:r>
    </w:p>
  </w:endnote>
  <w:endnote w:type="continuationSeparator" w:id="0">
    <w:p w14:paraId="5AAC8739" w14:textId="77777777" w:rsidR="004E0697" w:rsidRDefault="004E0697">
      <w:r>
        <w:continuationSeparator/>
      </w:r>
    </w:p>
  </w:endnote>
  <w:endnote w:type="continuationNotice" w:id="1">
    <w:p w14:paraId="6D8909DC" w14:textId="77777777" w:rsidR="004E0697" w:rsidRDefault="004E06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920E7" w14:textId="77777777" w:rsidR="004E0697" w:rsidRDefault="004E0697">
      <w:r>
        <w:separator/>
      </w:r>
    </w:p>
  </w:footnote>
  <w:footnote w:type="continuationSeparator" w:id="0">
    <w:p w14:paraId="6C61D547" w14:textId="77777777" w:rsidR="004E0697" w:rsidRDefault="004E0697">
      <w:r>
        <w:continuationSeparator/>
      </w:r>
    </w:p>
  </w:footnote>
  <w:footnote w:type="continuationNotice" w:id="1">
    <w:p w14:paraId="32126790" w14:textId="77777777" w:rsidR="004E0697" w:rsidRDefault="004E069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7517" w:rsidRDefault="00A475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7517" w:rsidRDefault="00A47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7517" w:rsidRDefault="00A475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B3896"/>
    <w:multiLevelType w:val="hybridMultilevel"/>
    <w:tmpl w:val="2904D27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6"/>
  </w:num>
  <w:num w:numId="20">
    <w:abstractNumId w:val="4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2706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A7229"/>
    <w:rsid w:val="000B2449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11D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76CF"/>
    <w:rsid w:val="001212C8"/>
    <w:rsid w:val="00121515"/>
    <w:rsid w:val="00121FB8"/>
    <w:rsid w:val="00125006"/>
    <w:rsid w:val="00133843"/>
    <w:rsid w:val="00136E10"/>
    <w:rsid w:val="0014047D"/>
    <w:rsid w:val="0014059E"/>
    <w:rsid w:val="001456D0"/>
    <w:rsid w:val="00145D43"/>
    <w:rsid w:val="0014792F"/>
    <w:rsid w:val="001479D2"/>
    <w:rsid w:val="001543C2"/>
    <w:rsid w:val="001602DB"/>
    <w:rsid w:val="00164BC2"/>
    <w:rsid w:val="00170161"/>
    <w:rsid w:val="00170C67"/>
    <w:rsid w:val="00171776"/>
    <w:rsid w:val="0017342F"/>
    <w:rsid w:val="001748BD"/>
    <w:rsid w:val="00180143"/>
    <w:rsid w:val="001830F0"/>
    <w:rsid w:val="00184682"/>
    <w:rsid w:val="0018580B"/>
    <w:rsid w:val="00186A47"/>
    <w:rsid w:val="00190A80"/>
    <w:rsid w:val="00192C46"/>
    <w:rsid w:val="0019487F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24F5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2566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223"/>
    <w:rsid w:val="00305409"/>
    <w:rsid w:val="00306147"/>
    <w:rsid w:val="00306CDA"/>
    <w:rsid w:val="00307076"/>
    <w:rsid w:val="00311E8A"/>
    <w:rsid w:val="00316D52"/>
    <w:rsid w:val="003253D0"/>
    <w:rsid w:val="00326DAB"/>
    <w:rsid w:val="00330BD6"/>
    <w:rsid w:val="00333C7D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2BA9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780"/>
    <w:rsid w:val="003B727C"/>
    <w:rsid w:val="003B7728"/>
    <w:rsid w:val="003C081A"/>
    <w:rsid w:val="003C1155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4446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45DF4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955A9"/>
    <w:rsid w:val="004A0917"/>
    <w:rsid w:val="004A0EC4"/>
    <w:rsid w:val="004A0FD1"/>
    <w:rsid w:val="004A207D"/>
    <w:rsid w:val="004A6B88"/>
    <w:rsid w:val="004B0FFD"/>
    <w:rsid w:val="004B1AD2"/>
    <w:rsid w:val="004B4355"/>
    <w:rsid w:val="004B6830"/>
    <w:rsid w:val="004B75B7"/>
    <w:rsid w:val="004B76C3"/>
    <w:rsid w:val="004B7C48"/>
    <w:rsid w:val="004C43A9"/>
    <w:rsid w:val="004C43C3"/>
    <w:rsid w:val="004C4A7C"/>
    <w:rsid w:val="004C63AF"/>
    <w:rsid w:val="004D002D"/>
    <w:rsid w:val="004D3643"/>
    <w:rsid w:val="004D6F5B"/>
    <w:rsid w:val="004E0697"/>
    <w:rsid w:val="004E6D0B"/>
    <w:rsid w:val="004E6E16"/>
    <w:rsid w:val="004F02CB"/>
    <w:rsid w:val="004F136A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65D34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C718C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544EA"/>
    <w:rsid w:val="0066227F"/>
    <w:rsid w:val="00663777"/>
    <w:rsid w:val="00663B77"/>
    <w:rsid w:val="00665C47"/>
    <w:rsid w:val="00670BA0"/>
    <w:rsid w:val="006715C0"/>
    <w:rsid w:val="00673586"/>
    <w:rsid w:val="00682D23"/>
    <w:rsid w:val="006865D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396"/>
    <w:rsid w:val="006A6FB3"/>
    <w:rsid w:val="006B13EC"/>
    <w:rsid w:val="006B46FB"/>
    <w:rsid w:val="006B4D9C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4C00"/>
    <w:rsid w:val="007B512A"/>
    <w:rsid w:val="007B6BB4"/>
    <w:rsid w:val="007C2097"/>
    <w:rsid w:val="007C5512"/>
    <w:rsid w:val="007C5C30"/>
    <w:rsid w:val="007C78A2"/>
    <w:rsid w:val="007D25E0"/>
    <w:rsid w:val="007D2AED"/>
    <w:rsid w:val="007D2FC2"/>
    <w:rsid w:val="007D3F07"/>
    <w:rsid w:val="007D445E"/>
    <w:rsid w:val="007D4A1C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6642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6017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D3C"/>
    <w:rsid w:val="009227F9"/>
    <w:rsid w:val="00922A96"/>
    <w:rsid w:val="00923791"/>
    <w:rsid w:val="00925FAF"/>
    <w:rsid w:val="00927462"/>
    <w:rsid w:val="009302C6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6E71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D7F83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5D08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6F02"/>
    <w:rsid w:val="00A577F2"/>
    <w:rsid w:val="00A615E2"/>
    <w:rsid w:val="00A61828"/>
    <w:rsid w:val="00A61B7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166F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669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0AD"/>
    <w:rsid w:val="00BD279D"/>
    <w:rsid w:val="00BD6BB8"/>
    <w:rsid w:val="00BE054B"/>
    <w:rsid w:val="00BE7911"/>
    <w:rsid w:val="00BF3FE6"/>
    <w:rsid w:val="00BF59BF"/>
    <w:rsid w:val="00BF74B0"/>
    <w:rsid w:val="00BF780A"/>
    <w:rsid w:val="00C0386F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44298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96A"/>
    <w:rsid w:val="00C820D4"/>
    <w:rsid w:val="00C91E6B"/>
    <w:rsid w:val="00C9356B"/>
    <w:rsid w:val="00C94AEC"/>
    <w:rsid w:val="00C9557B"/>
    <w:rsid w:val="00C95985"/>
    <w:rsid w:val="00CB43C8"/>
    <w:rsid w:val="00CB4C2A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1B5E"/>
    <w:rsid w:val="00D324E0"/>
    <w:rsid w:val="00D32DE6"/>
    <w:rsid w:val="00D34415"/>
    <w:rsid w:val="00D367D4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6BA"/>
    <w:rsid w:val="00D75CDC"/>
    <w:rsid w:val="00D7626D"/>
    <w:rsid w:val="00D7764C"/>
    <w:rsid w:val="00D838BE"/>
    <w:rsid w:val="00D83942"/>
    <w:rsid w:val="00D86FFA"/>
    <w:rsid w:val="00D92C20"/>
    <w:rsid w:val="00D94A9D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066DB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35AD"/>
    <w:rsid w:val="00E73A9D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0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4A49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678DB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4298"/>
    <w:rsid w:val="00FB5544"/>
    <w:rsid w:val="00FB5E69"/>
    <w:rsid w:val="00FB6386"/>
    <w:rsid w:val="00FC0956"/>
    <w:rsid w:val="00FC17E0"/>
    <w:rsid w:val="00FC231F"/>
    <w:rsid w:val="00FC6624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  <w:rsid w:val="00FF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04125-3B41-4A93-AE68-4F73FB38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CATT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cp:lastPrinted>1900-12-31T16:00:00Z</cp:lastPrinted>
  <dcterms:created xsi:type="dcterms:W3CDTF">2023-08-24T16:36:00Z</dcterms:created>
  <dcterms:modified xsi:type="dcterms:W3CDTF">2023-08-24T16:42:00Z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